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Default="003F0D6D" w:rsidP="008F241A">
      <w:pPr>
        <w:pStyle w:val="Schedule"/>
        <w:numPr>
          <w:ilvl w:val="0"/>
          <w:numId w:val="0"/>
        </w:numPr>
      </w:pPr>
      <w:r>
        <w:t>SCHEDU</w:t>
      </w:r>
      <w:bookmarkStart w:id="0" w:name="_GoBack"/>
      <w:bookmarkEnd w:id="0"/>
      <w:r>
        <w:t>LE 9</w:t>
      </w:r>
    </w:p>
    <w:p w:rsidR="00B71C8C" w:rsidRDefault="00D032DF" w:rsidP="00B71C8C">
      <w:pPr>
        <w:pStyle w:val="SubHeading"/>
      </w:pPr>
      <w:r>
        <w:t>OPERATING MANUAL</w:t>
      </w:r>
    </w:p>
    <w:p w:rsidR="009A32B6" w:rsidRPr="00205ABB" w:rsidRDefault="009A32B6" w:rsidP="009A32B6">
      <w:pPr>
        <w:pStyle w:val="SubHeading"/>
        <w:jc w:val="left"/>
      </w:pPr>
      <w:r w:rsidRPr="00205ABB"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9A32B6" w:rsidRPr="00205ABB" w:rsidTr="00707490">
        <w:tc>
          <w:tcPr>
            <w:tcW w:w="1471" w:type="dxa"/>
            <w:shd w:val="clear" w:color="auto" w:fill="D9D9D9" w:themeFill="background1" w:themeFillShade="D9"/>
          </w:tcPr>
          <w:p w:rsidR="009A32B6" w:rsidRPr="00205ABB" w:rsidRDefault="009A32B6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9A32B6" w:rsidRPr="00205ABB" w:rsidRDefault="009A32B6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9A32B6" w:rsidRPr="00205ABB" w:rsidRDefault="009A32B6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B00211" w:rsidTr="00793801">
        <w:tblPrEx>
          <w:tblCellMar>
            <w:left w:w="0" w:type="dxa"/>
            <w:right w:w="0" w:type="dxa"/>
          </w:tblCellMar>
        </w:tblPrEx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211" w:rsidRDefault="00B00211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211" w:rsidRDefault="00187ABF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</w:t>
            </w:r>
            <w:r w:rsidR="00B00211">
              <w:rPr>
                <w:b/>
                <w:bCs/>
                <w:snapToGrid w:val="0"/>
              </w:rPr>
              <w:t xml:space="preserve"> 201</w:t>
            </w:r>
            <w:r>
              <w:rPr>
                <w:b/>
                <w:bCs/>
                <w:snapToGrid w:val="0"/>
              </w:rPr>
              <w:t>9</w:t>
            </w:r>
          </w:p>
        </w:tc>
        <w:tc>
          <w:tcPr>
            <w:tcW w:w="5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211" w:rsidRDefault="00187ABF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D508C9" w:rsidRDefault="00D508C9" w:rsidP="00D508C9">
      <w:pPr>
        <w:pStyle w:val="Body"/>
        <w:rPr>
          <w:b/>
        </w:rPr>
      </w:pPr>
    </w:p>
    <w:p w:rsidR="00793801" w:rsidRDefault="00793801" w:rsidP="00D508C9">
      <w:pPr>
        <w:pStyle w:val="Body"/>
        <w:rPr>
          <w:b/>
        </w:rPr>
      </w:pPr>
    </w:p>
    <w:p w:rsidR="00793801" w:rsidRPr="002261E4" w:rsidRDefault="00793801" w:rsidP="00D508C9">
      <w:pPr>
        <w:pStyle w:val="Body"/>
        <w:rPr>
          <w:b/>
        </w:rPr>
      </w:pPr>
    </w:p>
    <w:sectPr w:rsidR="00793801" w:rsidRPr="002261E4" w:rsidSect="00884507">
      <w:footerReference w:type="default" r:id="rId7"/>
      <w:headerReference w:type="first" r:id="rId8"/>
      <w:footerReference w:type="first" r:id="rId9"/>
      <w:pgSz w:w="11907" w:h="16840" w:code="9"/>
      <w:pgMar w:top="1418" w:right="1701" w:bottom="1418" w:left="1701" w:header="709" w:footer="709" w:gutter="0"/>
      <w:pgNumType w:start="1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6B" w:rsidRPr="004D3114" w:rsidRDefault="00390F6B" w:rsidP="004D3114">
      <w:r w:rsidRPr="004D3114">
        <w:separator/>
      </w:r>
    </w:p>
  </w:endnote>
  <w:endnote w:type="continuationSeparator" w:id="0">
    <w:p w:rsidR="00390F6B" w:rsidRPr="004D3114" w:rsidRDefault="00390F6B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BF37D3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E5426F">
      <w:t>CHEDULE 9</w:t>
    </w:r>
    <w:r>
      <w:t xml:space="preserve"> – </w:t>
    </w:r>
    <w:r w:rsidR="00FE04D5">
      <w:t>OPERATING MANUAL</w:t>
    </w:r>
    <w:r w:rsidR="0054649C" w:rsidRPr="004D3114">
      <w:tab/>
    </w:r>
    <w:r w:rsidR="009A32B6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5F7D31">
      <w:rPr>
        <w:noProof/>
      </w:rPr>
      <w:t>1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2" w:name="FooterDiffFirstPage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6B" w:rsidRPr="004D3114" w:rsidRDefault="00390F6B" w:rsidP="004D3114">
      <w:r w:rsidRPr="004D3114">
        <w:separator/>
      </w:r>
    </w:p>
  </w:footnote>
  <w:footnote w:type="continuationSeparator" w:id="0">
    <w:p w:rsidR="00390F6B" w:rsidRPr="004D3114" w:rsidRDefault="00390F6B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1" w:name="HeaderDiffFirstPage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1C9362AA"/>
    <w:multiLevelType w:val="hybridMultilevel"/>
    <w:tmpl w:val="E4B8F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C60F4"/>
    <w:multiLevelType w:val="multilevel"/>
    <w:tmpl w:val="9A309898"/>
    <w:lvl w:ilvl="0">
      <w:start w:val="1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2197F35"/>
    <w:multiLevelType w:val="hybridMultilevel"/>
    <w:tmpl w:val="D244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63673"/>
    <w:multiLevelType w:val="hybridMultilevel"/>
    <w:tmpl w:val="37D8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E1DC2"/>
    <w:multiLevelType w:val="hybridMultilevel"/>
    <w:tmpl w:val="C882C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3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8"/>
  </w:num>
  <w:num w:numId="33">
    <w:abstractNumId w:val="6"/>
  </w:num>
  <w:num w:numId="34">
    <w:abstractNumId w:val="4"/>
  </w:num>
  <w:num w:numId="35">
    <w:abstractNumId w:val="7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6847"/>
    <w:rsid w:val="00035E23"/>
    <w:rsid w:val="000422F7"/>
    <w:rsid w:val="00075377"/>
    <w:rsid w:val="00092640"/>
    <w:rsid w:val="00097C6A"/>
    <w:rsid w:val="000D3D3E"/>
    <w:rsid w:val="00101E01"/>
    <w:rsid w:val="0012272A"/>
    <w:rsid w:val="00171A7D"/>
    <w:rsid w:val="001767E4"/>
    <w:rsid w:val="00187ABF"/>
    <w:rsid w:val="001C2130"/>
    <w:rsid w:val="001E48D9"/>
    <w:rsid w:val="001F0A8C"/>
    <w:rsid w:val="001F3E6E"/>
    <w:rsid w:val="002015EA"/>
    <w:rsid w:val="00222BBE"/>
    <w:rsid w:val="002261E4"/>
    <w:rsid w:val="00226DFF"/>
    <w:rsid w:val="0023253D"/>
    <w:rsid w:val="00271C95"/>
    <w:rsid w:val="002729EA"/>
    <w:rsid w:val="00284771"/>
    <w:rsid w:val="00296733"/>
    <w:rsid w:val="00297E3D"/>
    <w:rsid w:val="002B6116"/>
    <w:rsid w:val="002B6B1C"/>
    <w:rsid w:val="002D3B82"/>
    <w:rsid w:val="003068E5"/>
    <w:rsid w:val="00315D8A"/>
    <w:rsid w:val="00316ABF"/>
    <w:rsid w:val="003355D4"/>
    <w:rsid w:val="00382243"/>
    <w:rsid w:val="00390F6B"/>
    <w:rsid w:val="003A6DDA"/>
    <w:rsid w:val="003D6E62"/>
    <w:rsid w:val="003F0D6D"/>
    <w:rsid w:val="00440D5E"/>
    <w:rsid w:val="004576CE"/>
    <w:rsid w:val="00457B7C"/>
    <w:rsid w:val="004A0939"/>
    <w:rsid w:val="004A2D46"/>
    <w:rsid w:val="004D3114"/>
    <w:rsid w:val="004D51BB"/>
    <w:rsid w:val="00531535"/>
    <w:rsid w:val="005331C2"/>
    <w:rsid w:val="0054649C"/>
    <w:rsid w:val="00566434"/>
    <w:rsid w:val="005A56F2"/>
    <w:rsid w:val="005E1CED"/>
    <w:rsid w:val="005F7D31"/>
    <w:rsid w:val="00603C56"/>
    <w:rsid w:val="00604B84"/>
    <w:rsid w:val="00615536"/>
    <w:rsid w:val="0062775A"/>
    <w:rsid w:val="006A266D"/>
    <w:rsid w:val="006A2BBC"/>
    <w:rsid w:val="007041AD"/>
    <w:rsid w:val="007229E4"/>
    <w:rsid w:val="00752448"/>
    <w:rsid w:val="00783E4A"/>
    <w:rsid w:val="00785D4A"/>
    <w:rsid w:val="00793801"/>
    <w:rsid w:val="007D06AF"/>
    <w:rsid w:val="007F0895"/>
    <w:rsid w:val="008074C1"/>
    <w:rsid w:val="008169E8"/>
    <w:rsid w:val="00834675"/>
    <w:rsid w:val="0086642A"/>
    <w:rsid w:val="00881E0F"/>
    <w:rsid w:val="00884507"/>
    <w:rsid w:val="008944D2"/>
    <w:rsid w:val="008C3D8E"/>
    <w:rsid w:val="008E310B"/>
    <w:rsid w:val="008F0BF1"/>
    <w:rsid w:val="008F241A"/>
    <w:rsid w:val="008F6D8D"/>
    <w:rsid w:val="009031ED"/>
    <w:rsid w:val="00916FC1"/>
    <w:rsid w:val="009218E0"/>
    <w:rsid w:val="00930CAC"/>
    <w:rsid w:val="009647E1"/>
    <w:rsid w:val="009A32B6"/>
    <w:rsid w:val="009B6341"/>
    <w:rsid w:val="00A71E59"/>
    <w:rsid w:val="00B00211"/>
    <w:rsid w:val="00B23715"/>
    <w:rsid w:val="00B42373"/>
    <w:rsid w:val="00B67430"/>
    <w:rsid w:val="00B71C8C"/>
    <w:rsid w:val="00BB286C"/>
    <w:rsid w:val="00BC3745"/>
    <w:rsid w:val="00BC5F75"/>
    <w:rsid w:val="00BF37D3"/>
    <w:rsid w:val="00C104A6"/>
    <w:rsid w:val="00C2243B"/>
    <w:rsid w:val="00C25C86"/>
    <w:rsid w:val="00C43164"/>
    <w:rsid w:val="00C642C2"/>
    <w:rsid w:val="00C76ACB"/>
    <w:rsid w:val="00CA60B4"/>
    <w:rsid w:val="00CC0144"/>
    <w:rsid w:val="00CF1A66"/>
    <w:rsid w:val="00CF63A4"/>
    <w:rsid w:val="00D032DF"/>
    <w:rsid w:val="00D20A25"/>
    <w:rsid w:val="00D301AC"/>
    <w:rsid w:val="00D32D61"/>
    <w:rsid w:val="00D33992"/>
    <w:rsid w:val="00D508C9"/>
    <w:rsid w:val="00D71979"/>
    <w:rsid w:val="00D772F9"/>
    <w:rsid w:val="00E06D93"/>
    <w:rsid w:val="00E33381"/>
    <w:rsid w:val="00E336E0"/>
    <w:rsid w:val="00E34400"/>
    <w:rsid w:val="00E446B9"/>
    <w:rsid w:val="00E45120"/>
    <w:rsid w:val="00E516F9"/>
    <w:rsid w:val="00E5426F"/>
    <w:rsid w:val="00E73C44"/>
    <w:rsid w:val="00EB22B4"/>
    <w:rsid w:val="00EC3E0A"/>
    <w:rsid w:val="00EC4920"/>
    <w:rsid w:val="00F62BE6"/>
    <w:rsid w:val="00F67B23"/>
    <w:rsid w:val="00FA0EED"/>
    <w:rsid w:val="00FE04D5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  <w14:docId w14:val="1CC28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uiPriority w:val="99"/>
    <w:rsid w:val="00390F6B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uiPriority w:val="99"/>
    <w:rsid w:val="00390F6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uiPriority w:val="99"/>
    <w:rsid w:val="00390F6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uiPriority w:val="99"/>
    <w:rsid w:val="00390F6B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uiPriority w:val="99"/>
    <w:rsid w:val="00390F6B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uiPriority w:val="99"/>
    <w:rsid w:val="00390F6B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15"/>
      </w:numPr>
      <w:jc w:val="center"/>
    </w:pPr>
    <w:rPr>
      <w:b/>
      <w:bCs/>
      <w:caps/>
    </w:rPr>
  </w:style>
  <w:style w:type="table" w:styleId="TableGrid">
    <w:name w:val="Table Grid"/>
    <w:basedOn w:val="TableNormal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7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73C44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4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2019-10-16T12:10:00Z</dcterms:created>
  <dcterms:modified xsi:type="dcterms:W3CDTF">2019-10-24T10:21:00Z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107807037.2\cr22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